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C34" w:rsidRPr="00B47C34" w:rsidRDefault="00B47C34" w:rsidP="00B47C34">
      <w:pPr>
        <w:pStyle w:val="a8"/>
        <w:rPr>
          <w:sz w:val="24"/>
          <w:szCs w:val="24"/>
          <w:lang w:val="en-GB"/>
        </w:rPr>
      </w:pPr>
      <w:r w:rsidRPr="00B47C34">
        <w:rPr>
          <w:sz w:val="24"/>
          <w:szCs w:val="24"/>
          <w:lang w:val="en-GB"/>
        </w:rPr>
        <w:t>3GPP TSG-RAN WG2 Meeting #107</w:t>
      </w:r>
      <w:r w:rsidRPr="00B47C34">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sidR="00E552E1" w:rsidRPr="00E552E1">
        <w:rPr>
          <w:sz w:val="24"/>
          <w:szCs w:val="24"/>
          <w:lang w:val="en-GB"/>
        </w:rPr>
        <w:t>R2-1910797</w:t>
      </w:r>
    </w:p>
    <w:p w:rsidR="00B47C34" w:rsidRPr="00B47C34" w:rsidRDefault="00B47C34" w:rsidP="00B47C34">
      <w:pPr>
        <w:pStyle w:val="a8"/>
        <w:rPr>
          <w:sz w:val="24"/>
          <w:szCs w:val="24"/>
          <w:lang w:val="en-GB"/>
        </w:rPr>
      </w:pPr>
      <w:r w:rsidRPr="00B47C34">
        <w:rPr>
          <w:sz w:val="24"/>
          <w:szCs w:val="24"/>
          <w:lang w:val="en-GB"/>
        </w:rPr>
        <w:t>Prague, Czech Republic,26th - 30th August 2019</w:t>
      </w:r>
    </w:p>
    <w:p w:rsidR="00562B4D" w:rsidRPr="002935DE" w:rsidRDefault="00562B4D" w:rsidP="005235A6">
      <w:pPr>
        <w:pStyle w:val="a8"/>
        <w:rPr>
          <w:rFonts w:ascii="Times New Roman" w:hAnsi="Times New Roman"/>
          <w:szCs w:val="20"/>
          <w:lang w:val="en-GB" w:eastAsia="zh-TW"/>
        </w:rPr>
      </w:pPr>
    </w:p>
    <w:p w:rsidR="000D272A" w:rsidRPr="00F33002" w:rsidRDefault="000D272A" w:rsidP="000D272A">
      <w:pPr>
        <w:pStyle w:val="a8"/>
        <w:tabs>
          <w:tab w:val="left" w:pos="1800"/>
        </w:tabs>
        <w:ind w:left="1800" w:hanging="1800"/>
        <w:rPr>
          <w:sz w:val="20"/>
          <w:szCs w:val="20"/>
          <w:lang w:eastAsia="zh-TW"/>
        </w:rPr>
      </w:pPr>
      <w:r w:rsidRPr="00F33002">
        <w:rPr>
          <w:sz w:val="20"/>
          <w:szCs w:val="20"/>
        </w:rPr>
        <w:t>Source:</w:t>
      </w:r>
      <w:r w:rsidRPr="00F33002">
        <w:rPr>
          <w:sz w:val="20"/>
          <w:szCs w:val="20"/>
        </w:rPr>
        <w:tab/>
      </w:r>
      <w:r w:rsidRPr="00F33002">
        <w:rPr>
          <w:sz w:val="20"/>
          <w:szCs w:val="20"/>
          <w:lang w:eastAsia="zh-TW"/>
        </w:rPr>
        <w:t>ITRI</w:t>
      </w:r>
    </w:p>
    <w:p w:rsidR="000D272A" w:rsidRPr="00F33002" w:rsidRDefault="000D272A" w:rsidP="000D272A">
      <w:pPr>
        <w:pStyle w:val="a8"/>
        <w:tabs>
          <w:tab w:val="left" w:pos="1800"/>
        </w:tabs>
        <w:ind w:left="1800" w:hanging="1800"/>
        <w:rPr>
          <w:strike/>
          <w:sz w:val="20"/>
          <w:szCs w:val="20"/>
          <w:lang w:eastAsia="zh-TW"/>
        </w:rPr>
      </w:pPr>
      <w:r w:rsidRPr="00F33002">
        <w:rPr>
          <w:sz w:val="20"/>
          <w:szCs w:val="20"/>
          <w:lang w:eastAsia="zh-TW"/>
        </w:rPr>
        <w:t>Title:</w:t>
      </w:r>
      <w:bookmarkStart w:id="0" w:name="Title"/>
      <w:bookmarkEnd w:id="0"/>
      <w:r w:rsidRPr="00F33002">
        <w:rPr>
          <w:sz w:val="20"/>
          <w:szCs w:val="20"/>
          <w:lang w:eastAsia="zh-TW"/>
        </w:rPr>
        <w:tab/>
      </w:r>
      <w:r w:rsidR="005B2A56" w:rsidRPr="00F33002">
        <w:rPr>
          <w:sz w:val="20"/>
          <w:szCs w:val="20"/>
        </w:rPr>
        <w:t xml:space="preserve">The discussions on </w:t>
      </w:r>
      <w:r w:rsidR="007564C8">
        <w:rPr>
          <w:sz w:val="20"/>
          <w:szCs w:val="20"/>
        </w:rPr>
        <w:t xml:space="preserve">RRC signaling details in </w:t>
      </w:r>
      <w:r w:rsidR="00A005B0" w:rsidRPr="00F33002">
        <w:rPr>
          <w:sz w:val="20"/>
          <w:szCs w:val="20"/>
        </w:rPr>
        <w:t>NR-Uu controlling LTE sidelink</w:t>
      </w:r>
    </w:p>
    <w:p w:rsidR="000D272A" w:rsidRPr="00F33002" w:rsidRDefault="000D272A" w:rsidP="000D272A">
      <w:pPr>
        <w:pStyle w:val="a8"/>
        <w:tabs>
          <w:tab w:val="left" w:pos="1800"/>
          <w:tab w:val="center" w:pos="4703"/>
        </w:tabs>
        <w:rPr>
          <w:sz w:val="20"/>
          <w:szCs w:val="20"/>
          <w:lang w:eastAsia="zh-TW"/>
        </w:rPr>
      </w:pPr>
      <w:r w:rsidRPr="00F33002">
        <w:rPr>
          <w:sz w:val="20"/>
          <w:szCs w:val="20"/>
        </w:rPr>
        <w:t>Agenda Item:</w:t>
      </w:r>
      <w:bookmarkStart w:id="1" w:name="Source"/>
      <w:bookmarkEnd w:id="1"/>
      <w:r w:rsidRPr="00F33002">
        <w:rPr>
          <w:sz w:val="20"/>
          <w:szCs w:val="20"/>
        </w:rPr>
        <w:tab/>
      </w:r>
      <w:r w:rsidR="007564C8">
        <w:rPr>
          <w:sz w:val="20"/>
          <w:szCs w:val="20"/>
        </w:rPr>
        <w:t>11.4.5</w:t>
      </w:r>
    </w:p>
    <w:p w:rsidR="000D272A" w:rsidRPr="00F33002" w:rsidRDefault="000D272A" w:rsidP="000D272A">
      <w:pPr>
        <w:pStyle w:val="a8"/>
        <w:tabs>
          <w:tab w:val="left" w:pos="1800"/>
        </w:tabs>
        <w:rPr>
          <w:sz w:val="20"/>
          <w:szCs w:val="20"/>
          <w:lang w:eastAsia="zh-TW"/>
        </w:rPr>
      </w:pPr>
      <w:r w:rsidRPr="00F33002">
        <w:rPr>
          <w:sz w:val="20"/>
          <w:szCs w:val="20"/>
        </w:rPr>
        <w:t>Document for:</w:t>
      </w:r>
      <w:r w:rsidRPr="00F33002">
        <w:rPr>
          <w:sz w:val="20"/>
          <w:szCs w:val="20"/>
        </w:rPr>
        <w:tab/>
      </w:r>
      <w:bookmarkStart w:id="2" w:name="DocumentFor"/>
      <w:bookmarkEnd w:id="2"/>
      <w:r w:rsidRPr="00F33002">
        <w:rPr>
          <w:sz w:val="20"/>
          <w:szCs w:val="20"/>
        </w:rPr>
        <w:t>Discussion and Decision</w:t>
      </w:r>
    </w:p>
    <w:p w:rsidR="00E90E49" w:rsidRPr="002935DE" w:rsidRDefault="00E90E49" w:rsidP="00CE0424">
      <w:pPr>
        <w:pStyle w:val="1"/>
      </w:pPr>
      <w:r w:rsidRPr="002935DE">
        <w:t>Introduction</w:t>
      </w:r>
    </w:p>
    <w:p w:rsidR="00D52544" w:rsidRPr="002935DE" w:rsidRDefault="007B6D2C" w:rsidP="00331C19">
      <w:pPr>
        <w:spacing w:after="240"/>
        <w:ind w:firstLineChars="50" w:firstLine="100"/>
        <w:rPr>
          <w:lang w:val="en-US" w:eastAsia="ja-JP"/>
        </w:rPr>
      </w:pPr>
      <w:r w:rsidRPr="002935DE">
        <w:rPr>
          <w:lang w:val="en-US" w:eastAsia="ja-JP"/>
        </w:rPr>
        <w:t>In RAN</w:t>
      </w:r>
      <w:r w:rsidR="0059745C">
        <w:rPr>
          <w:lang w:val="en-US" w:eastAsia="ja-JP"/>
        </w:rPr>
        <w:t>#9</w:t>
      </w:r>
      <w:r w:rsidR="002D71E7">
        <w:rPr>
          <w:lang w:val="en-US" w:eastAsia="ja-JP"/>
        </w:rPr>
        <w:t>7</w:t>
      </w:r>
      <w:r w:rsidR="0059745C">
        <w:rPr>
          <w:lang w:val="en-US" w:eastAsia="ja-JP"/>
        </w:rPr>
        <w:t xml:space="preserve"> </w:t>
      </w:r>
      <w:r w:rsidRPr="002935DE">
        <w:rPr>
          <w:lang w:val="en-US" w:eastAsia="ja-JP"/>
        </w:rPr>
        <w:t>meeting [1],</w:t>
      </w:r>
      <w:r w:rsidR="009810B7">
        <w:rPr>
          <w:lang w:val="en-US" w:eastAsia="ja-JP"/>
        </w:rPr>
        <w:t xml:space="preserve"> the </w:t>
      </w:r>
      <w:r w:rsidRPr="002935DE">
        <w:rPr>
          <w:lang w:val="en-US" w:eastAsia="ja-JP"/>
        </w:rPr>
        <w:t>following agreements were made for</w:t>
      </w:r>
      <w:r w:rsidR="00331C19" w:rsidRPr="002935DE">
        <w:rPr>
          <w:lang w:val="en-US" w:eastAsia="ja-JP"/>
        </w:rPr>
        <w:t xml:space="preserve"> </w:t>
      </w:r>
      <w:r w:rsidR="000900A8">
        <w:rPr>
          <w:lang w:val="en-US" w:eastAsia="ja-JP"/>
        </w:rPr>
        <w:t>the s</w:t>
      </w:r>
      <w:r w:rsidR="000900A8" w:rsidRPr="000900A8">
        <w:rPr>
          <w:lang w:val="en-US" w:eastAsia="ja-JP"/>
        </w:rPr>
        <w:t>upport of NR Uu controlling LTE</w:t>
      </w:r>
      <w:r w:rsidR="000900A8">
        <w:rPr>
          <w:lang w:val="en-US" w:eastAsia="ja-JP"/>
        </w:rPr>
        <w:t xml:space="preserve"> sidelink</w:t>
      </w:r>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7"/>
      </w:tblGrid>
      <w:tr w:rsidR="002935DE" w:rsidRPr="002935DE" w:rsidDel="00BD408E" w:rsidTr="003137D4">
        <w:tc>
          <w:tcPr>
            <w:tcW w:w="9847" w:type="dxa"/>
            <w:shd w:val="clear" w:color="auto" w:fill="auto"/>
          </w:tcPr>
          <w:p w:rsidR="002D71E7" w:rsidRPr="00653C8C" w:rsidRDefault="002D71E7" w:rsidP="002D71E7">
            <w:r w:rsidRPr="00653C8C">
              <w:rPr>
                <w:highlight w:val="green"/>
              </w:rPr>
              <w:t>Agreements</w:t>
            </w:r>
            <w:r w:rsidRPr="00653C8C">
              <w:t>:</w:t>
            </w:r>
          </w:p>
          <w:p w:rsidR="002D71E7" w:rsidRPr="00653C8C" w:rsidRDefault="002D71E7" w:rsidP="002D71E7">
            <w:pPr>
              <w:pStyle w:val="afa"/>
              <w:numPr>
                <w:ilvl w:val="0"/>
                <w:numId w:val="13"/>
              </w:numPr>
              <w:overflowPunct/>
              <w:autoSpaceDE/>
              <w:autoSpaceDN/>
              <w:adjustRightInd/>
              <w:spacing w:after="160" w:line="259" w:lineRule="auto"/>
              <w:jc w:val="left"/>
              <w:textAlignment w:val="auto"/>
            </w:pPr>
            <w:r w:rsidRPr="00653C8C">
              <w:t>RRC-based activation/deactivation is not supported</w:t>
            </w:r>
          </w:p>
          <w:p w:rsidR="002D71E7" w:rsidRPr="00653C8C" w:rsidRDefault="002D71E7" w:rsidP="002D71E7">
            <w:pPr>
              <w:pStyle w:val="afa"/>
              <w:numPr>
                <w:ilvl w:val="0"/>
                <w:numId w:val="13"/>
              </w:numPr>
              <w:overflowPunct/>
              <w:autoSpaceDE/>
              <w:autoSpaceDN/>
              <w:adjustRightInd/>
              <w:spacing w:after="160" w:line="259" w:lineRule="auto"/>
              <w:jc w:val="left"/>
              <w:textAlignment w:val="auto"/>
            </w:pPr>
            <w:r w:rsidRPr="00653C8C">
              <w:t>DCI-based activation/</w:t>
            </w:r>
            <w:r w:rsidR="00085E98">
              <w:t>≈</w:t>
            </w:r>
            <w:r w:rsidRPr="00653C8C">
              <w:t xml:space="preserve"> is supported </w:t>
            </w:r>
          </w:p>
          <w:p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Support of LTE PC5 scheduling by NR Uu (mode 3-like )</w:t>
            </w:r>
            <w:r w:rsidRPr="00653C8C">
              <w:rPr>
                <w:rFonts w:eastAsia="Malgun Gothic"/>
                <w:i/>
                <w:lang w:eastAsia="ko-KR"/>
              </w:rPr>
              <w:t xml:space="preserve"> </w:t>
            </w:r>
            <w:r w:rsidRPr="00653C8C">
              <w:t>is based on UE capability</w:t>
            </w:r>
          </w:p>
          <w:p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NR DCI provides the fields of DCI 5A in LTE-V that are related to SPS scheduling</w:t>
            </w:r>
          </w:p>
          <w:p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The size of DCI for activation/deactivation is one of the DCI size(s) that will be defined for NR Uu scheduling NR V2V</w:t>
            </w:r>
          </w:p>
          <w:p w:rsidR="002D71E7" w:rsidRPr="00653C8C" w:rsidRDefault="002D71E7" w:rsidP="002D71E7">
            <w:pPr>
              <w:pStyle w:val="afa"/>
              <w:numPr>
                <w:ilvl w:val="2"/>
                <w:numId w:val="13"/>
              </w:numPr>
              <w:overflowPunct/>
              <w:autoSpaceDE/>
              <w:autoSpaceDN/>
              <w:adjustRightInd/>
              <w:spacing w:after="160" w:line="259" w:lineRule="auto"/>
              <w:jc w:val="left"/>
              <w:textAlignment w:val="auto"/>
            </w:pPr>
            <w:r w:rsidRPr="00653C8C">
              <w:t>FFS whether the DCI format is the same as one of the DCI formats that will be defined for NR Uu scheduling NR V2V</w:t>
            </w:r>
          </w:p>
          <w:p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Activation/deactivation applies to the first LTE subframe after Z+X ms after receiving the DCI</w:t>
            </w:r>
          </w:p>
          <w:p w:rsidR="002D71E7" w:rsidRPr="00653C8C" w:rsidRDefault="002D71E7" w:rsidP="002D71E7">
            <w:pPr>
              <w:pStyle w:val="afa"/>
              <w:numPr>
                <w:ilvl w:val="2"/>
                <w:numId w:val="13"/>
              </w:numPr>
              <w:overflowPunct/>
              <w:autoSpaceDE/>
              <w:autoSpaceDN/>
              <w:adjustRightInd/>
              <w:spacing w:after="160" w:line="259" w:lineRule="auto"/>
              <w:jc w:val="left"/>
              <w:textAlignment w:val="auto"/>
            </w:pPr>
            <w:r w:rsidRPr="00653C8C">
              <w:t>Z is the same timing offset in current LTE V2X specs</w:t>
            </w:r>
          </w:p>
          <w:p w:rsidR="003137D4" w:rsidRPr="000900A8" w:rsidDel="00BD408E" w:rsidRDefault="002D71E7" w:rsidP="002D71E7">
            <w:pPr>
              <w:pStyle w:val="afa"/>
              <w:numPr>
                <w:ilvl w:val="0"/>
                <w:numId w:val="13"/>
              </w:numPr>
              <w:overflowPunct/>
              <w:autoSpaceDE/>
              <w:autoSpaceDN/>
              <w:adjustRightInd/>
              <w:contextualSpacing w:val="0"/>
              <w:textAlignment w:val="auto"/>
              <w:rPr>
                <w:rFonts w:ascii="Times New Roman" w:hAnsi="Times New Roman"/>
                <w:lang w:val="en-US"/>
              </w:rPr>
            </w:pPr>
            <w:r w:rsidRPr="00653C8C">
              <w:t>X&gt;0. FFS value(s) of X, and if one or multiple values of X are possible</w:t>
            </w:r>
          </w:p>
        </w:tc>
      </w:tr>
    </w:tbl>
    <w:p w:rsidR="00777283" w:rsidRPr="002935DE" w:rsidRDefault="00777283" w:rsidP="003137D4">
      <w:pPr>
        <w:spacing w:after="240"/>
        <w:rPr>
          <w:rFonts w:eastAsia="SimSun"/>
          <w:sz w:val="22"/>
          <w:szCs w:val="22"/>
        </w:rPr>
      </w:pPr>
    </w:p>
    <w:p w:rsidR="003137D4" w:rsidRPr="002935DE" w:rsidRDefault="00302BF6" w:rsidP="003137D4">
      <w:pPr>
        <w:spacing w:after="240"/>
        <w:rPr>
          <w:rFonts w:eastAsia="SimSun"/>
        </w:rPr>
      </w:pPr>
      <w:r>
        <w:rPr>
          <w:rFonts w:eastAsia="SimSun"/>
        </w:rPr>
        <w:t xml:space="preserve">As shown in the agreements, </w:t>
      </w:r>
      <w:r w:rsidR="000900A8">
        <w:rPr>
          <w:rFonts w:eastAsia="SimSun"/>
        </w:rPr>
        <w:t xml:space="preserve">RRC-based and DCI-based </w:t>
      </w:r>
      <w:r w:rsidR="000900A8" w:rsidRPr="00355E75">
        <w:t xml:space="preserve">activation/release </w:t>
      </w:r>
      <w:r w:rsidR="00D12899">
        <w:t>for LTE PC5</w:t>
      </w:r>
      <w:r w:rsidR="000900A8" w:rsidRPr="00355E75">
        <w:t xml:space="preserve"> </w:t>
      </w:r>
      <w:r w:rsidR="009F2406" w:rsidRPr="00653C8C">
        <w:t>scheduling by NR Uu (mode 3-like)</w:t>
      </w:r>
      <w:r w:rsidR="009F2406">
        <w:t xml:space="preserve"> ha</w:t>
      </w:r>
      <w:r w:rsidR="00310C90">
        <w:t>ve</w:t>
      </w:r>
      <w:r w:rsidR="009F2406">
        <w:t xml:space="preserve"> been</w:t>
      </w:r>
      <w:r w:rsidR="000900A8" w:rsidRPr="00355E75">
        <w:t xml:space="preserve"> </w:t>
      </w:r>
      <w:r w:rsidR="000900A8">
        <w:t>discussed</w:t>
      </w:r>
      <w:r w:rsidR="00310C90">
        <w:t xml:space="preserve"> and</w:t>
      </w:r>
      <w:r w:rsidR="00D12899">
        <w:t xml:space="preserve"> some agreements have been made</w:t>
      </w:r>
      <w:r>
        <w:rPr>
          <w:rFonts w:eastAsia="SimSun"/>
        </w:rPr>
        <w:t>.</w:t>
      </w:r>
      <w:r w:rsidR="00564B12">
        <w:rPr>
          <w:rFonts w:eastAsia="SimSun"/>
        </w:rPr>
        <w:t xml:space="preserve"> However, there are topics in this subject required to be discussed. </w:t>
      </w:r>
      <w:r>
        <w:rPr>
          <w:rFonts w:eastAsia="SimSun"/>
        </w:rPr>
        <w:t xml:space="preserve">In this contribution, we provide our views on this topic. </w:t>
      </w:r>
    </w:p>
    <w:p w:rsidR="005E2136" w:rsidRDefault="00302BF6" w:rsidP="0013481D">
      <w:pPr>
        <w:pStyle w:val="1"/>
        <w:numPr>
          <w:ilvl w:val="0"/>
          <w:numId w:val="12"/>
        </w:numPr>
        <w:overflowPunct/>
        <w:autoSpaceDE/>
        <w:autoSpaceDN/>
        <w:adjustRightInd/>
        <w:jc w:val="both"/>
        <w:textAlignment w:val="auto"/>
      </w:pPr>
      <w:r>
        <w:t xml:space="preserve">The </w:t>
      </w:r>
      <w:r w:rsidR="00C62F41">
        <w:t>NR-Uu</w:t>
      </w:r>
      <w:r w:rsidR="00C62F41" w:rsidRPr="002935DE">
        <w:t xml:space="preserve"> </w:t>
      </w:r>
      <w:r>
        <w:t>control</w:t>
      </w:r>
      <w:r w:rsidR="00C62F41">
        <w:t>ling</w:t>
      </w:r>
      <w:r>
        <w:t xml:space="preserve"> </w:t>
      </w:r>
      <w:r w:rsidR="00C62F41">
        <w:t>to</w:t>
      </w:r>
      <w:r>
        <w:t xml:space="preserve"> LTE sidelink </w:t>
      </w:r>
    </w:p>
    <w:p w:rsidR="000A7343" w:rsidRPr="00B21DB3" w:rsidRDefault="00B75297" w:rsidP="000A7343">
      <w:pPr>
        <w:rPr>
          <w:szCs w:val="22"/>
          <w:lang w:val="en-US"/>
        </w:rPr>
      </w:pPr>
      <w:r w:rsidRPr="002935DE">
        <w:rPr>
          <w:lang w:val="en-US" w:eastAsia="ja-JP"/>
        </w:rPr>
        <w:t>In RAN</w:t>
      </w:r>
      <w:r>
        <w:rPr>
          <w:lang w:val="en-US" w:eastAsia="ja-JP"/>
        </w:rPr>
        <w:t xml:space="preserve">#97 </w:t>
      </w:r>
      <w:r w:rsidRPr="002935DE">
        <w:rPr>
          <w:lang w:val="en-US" w:eastAsia="ja-JP"/>
        </w:rPr>
        <w:t>meeting [1],</w:t>
      </w:r>
      <w:r>
        <w:rPr>
          <w:lang w:val="en-US" w:eastAsia="ja-JP"/>
        </w:rPr>
        <w:t xml:space="preserve"> </w:t>
      </w:r>
      <w:r>
        <w:rPr>
          <w:lang w:val="en-US" w:eastAsia="zh-TW"/>
        </w:rPr>
        <w:t xml:space="preserve">it has been agreed that </w:t>
      </w:r>
      <w:r>
        <w:rPr>
          <w:rFonts w:eastAsia="SimSun"/>
        </w:rPr>
        <w:t xml:space="preserve">DCI-based </w:t>
      </w:r>
      <w:r w:rsidRPr="00355E75">
        <w:t>activation/release</w:t>
      </w:r>
      <w:r>
        <w:t xml:space="preserve"> is supported for LTE PC5 </w:t>
      </w:r>
      <w:r w:rsidRPr="00653C8C">
        <w:t>scheduling</w:t>
      </w:r>
      <w:r>
        <w:t xml:space="preserve"> </w:t>
      </w:r>
      <w:r w:rsidR="008350E3" w:rsidRPr="00653C8C">
        <w:t>(mode 3-like)</w:t>
      </w:r>
      <w:r w:rsidR="00194810">
        <w:t xml:space="preserve">, while the DCI format has not been determined yet. </w:t>
      </w:r>
      <w:r w:rsidR="00664236" w:rsidRPr="000C728E">
        <w:rPr>
          <w:rFonts w:cs="Arial"/>
          <w:szCs w:val="22"/>
        </w:rPr>
        <w:t xml:space="preserve">In </w:t>
      </w:r>
      <w:r w:rsidR="00664236" w:rsidRPr="000C728E">
        <w:rPr>
          <w:rFonts w:cs="Arial"/>
          <w:szCs w:val="22"/>
          <w:lang w:val="en-US"/>
        </w:rPr>
        <w:t xml:space="preserve">RAN1#ah1901, it has been agreed that NR Uu, similarly to LTE Uu, provides configurations to LTE mode-4 sidelink through RRC or SIB signaling. From RAN1 perspective, signaling should be similar to LTE. </w:t>
      </w:r>
      <w:r w:rsidR="005E5E5A">
        <w:rPr>
          <w:rFonts w:cs="Arial"/>
          <w:szCs w:val="22"/>
          <w:lang w:val="en-US"/>
        </w:rPr>
        <w:t>However, s</w:t>
      </w:r>
      <w:r w:rsidR="00664236" w:rsidRPr="000C728E">
        <w:rPr>
          <w:rFonts w:cs="Arial"/>
          <w:szCs w:val="22"/>
          <w:lang w:val="en-US"/>
        </w:rPr>
        <w:t>ignal</w:t>
      </w:r>
      <w:r w:rsidR="002F76CB">
        <w:rPr>
          <w:rFonts w:cs="Arial"/>
          <w:szCs w:val="22"/>
          <w:lang w:val="en-US"/>
        </w:rPr>
        <w:t>i</w:t>
      </w:r>
      <w:r w:rsidR="00664236" w:rsidRPr="000C728E">
        <w:rPr>
          <w:rFonts w:cs="Arial"/>
          <w:szCs w:val="22"/>
          <w:lang w:val="en-US"/>
        </w:rPr>
        <w:t xml:space="preserve">ng details </w:t>
      </w:r>
      <w:r w:rsidR="00DB29A3">
        <w:rPr>
          <w:rFonts w:cs="Arial"/>
          <w:szCs w:val="22"/>
          <w:lang w:val="en-US"/>
        </w:rPr>
        <w:t>should be</w:t>
      </w:r>
      <w:r w:rsidR="00664236" w:rsidRPr="000C728E">
        <w:rPr>
          <w:rFonts w:cs="Arial"/>
          <w:szCs w:val="22"/>
          <w:lang w:val="en-US"/>
        </w:rPr>
        <w:t xml:space="preserve"> RAN2</w:t>
      </w:r>
      <w:r w:rsidR="00DB29A3">
        <w:rPr>
          <w:rFonts w:cs="Arial"/>
          <w:szCs w:val="22"/>
          <w:lang w:val="en-US"/>
        </w:rPr>
        <w:t>’s decisions</w:t>
      </w:r>
      <w:r w:rsidR="00664236" w:rsidRPr="000C728E">
        <w:rPr>
          <w:rFonts w:cs="Arial"/>
          <w:szCs w:val="22"/>
          <w:lang w:val="en-US"/>
        </w:rPr>
        <w:t>.</w:t>
      </w:r>
      <w:r w:rsidR="00B21DB3">
        <w:rPr>
          <w:szCs w:val="22"/>
          <w:lang w:val="en-US"/>
        </w:rPr>
        <w:t xml:space="preserve"> Hence, </w:t>
      </w:r>
      <w:r w:rsidR="00161387">
        <w:rPr>
          <w:szCs w:val="22"/>
          <w:lang w:val="en-US"/>
        </w:rPr>
        <w:t>we u</w:t>
      </w:r>
      <w:r w:rsidR="00491E45">
        <w:rPr>
          <w:szCs w:val="22"/>
          <w:lang w:val="en-US"/>
        </w:rPr>
        <w:t>r</w:t>
      </w:r>
      <w:r w:rsidR="00161387">
        <w:rPr>
          <w:szCs w:val="22"/>
          <w:lang w:val="en-US"/>
        </w:rPr>
        <w:t>g</w:t>
      </w:r>
      <w:r w:rsidR="00491E45">
        <w:rPr>
          <w:szCs w:val="22"/>
          <w:lang w:val="en-US"/>
        </w:rPr>
        <w:t>e</w:t>
      </w:r>
      <w:r w:rsidR="00161387">
        <w:rPr>
          <w:szCs w:val="22"/>
          <w:lang w:val="en-US"/>
        </w:rPr>
        <w:t xml:space="preserve"> that </w:t>
      </w:r>
      <w:r w:rsidR="00194810">
        <w:rPr>
          <w:szCs w:val="22"/>
          <w:lang w:val="en-US"/>
        </w:rPr>
        <w:t xml:space="preserve">the details </w:t>
      </w:r>
      <w:r w:rsidR="00161387">
        <w:rPr>
          <w:szCs w:val="22"/>
          <w:lang w:val="en-US"/>
        </w:rPr>
        <w:t xml:space="preserve">of </w:t>
      </w:r>
      <w:r w:rsidR="004163CD">
        <w:rPr>
          <w:szCs w:val="22"/>
          <w:lang w:val="en-US"/>
        </w:rPr>
        <w:t xml:space="preserve">RRC related </w:t>
      </w:r>
      <w:r w:rsidR="00161387">
        <w:rPr>
          <w:szCs w:val="22"/>
          <w:lang w:val="en-US"/>
        </w:rPr>
        <w:t xml:space="preserve">signaling </w:t>
      </w:r>
      <w:r w:rsidR="004163CD">
        <w:rPr>
          <w:szCs w:val="22"/>
          <w:lang w:val="en-US"/>
        </w:rPr>
        <w:t xml:space="preserve">and procedure </w:t>
      </w:r>
      <w:r w:rsidR="00161387">
        <w:rPr>
          <w:szCs w:val="22"/>
          <w:lang w:val="en-US"/>
        </w:rPr>
        <w:t>should be discussed</w:t>
      </w:r>
      <w:r w:rsidR="004163CD">
        <w:rPr>
          <w:szCs w:val="22"/>
          <w:lang w:val="en-US"/>
        </w:rPr>
        <w:t xml:space="preserve"> in the meeting</w:t>
      </w:r>
      <w:r w:rsidR="00161387">
        <w:rPr>
          <w:szCs w:val="22"/>
          <w:lang w:val="en-US"/>
        </w:rPr>
        <w:t xml:space="preserve">. </w:t>
      </w:r>
    </w:p>
    <w:p w:rsidR="00982049" w:rsidRDefault="00C62F41" w:rsidP="006F23B9">
      <w:pPr>
        <w:pStyle w:val="2"/>
      </w:pPr>
      <w:r>
        <w:t>The NR-Uu</w:t>
      </w:r>
      <w:r w:rsidRPr="002935DE">
        <w:t xml:space="preserve"> </w:t>
      </w:r>
      <w:r>
        <w:t>controlling to</w:t>
      </w:r>
      <w:r w:rsidRPr="00C62F41">
        <w:t xml:space="preserve"> </w:t>
      </w:r>
      <w:r>
        <w:t>LTE sidelink mode-3</w:t>
      </w:r>
    </w:p>
    <w:p w:rsidR="00780DD3" w:rsidRPr="00995734" w:rsidRDefault="00D47430" w:rsidP="00780DD3">
      <w:pPr>
        <w:overflowPunct/>
        <w:autoSpaceDE/>
        <w:autoSpaceDN/>
        <w:adjustRightInd/>
        <w:spacing w:after="0"/>
        <w:jc w:val="left"/>
        <w:textAlignment w:val="auto"/>
        <w:rPr>
          <w:rFonts w:eastAsia="Times New Roman" w:cs="Arial"/>
          <w:lang w:val="en-US" w:eastAsia="zh-TW"/>
        </w:rPr>
      </w:pPr>
      <w:r>
        <w:t xml:space="preserve">It has been agreed that </w:t>
      </w:r>
      <w:r w:rsidRPr="00653C8C">
        <w:t>NR DCI provides the fields of DCI 5A in LTE-V that are related to SPS scheduling</w:t>
      </w:r>
      <w:r>
        <w:t xml:space="preserve">. </w:t>
      </w:r>
      <w:r w:rsidR="00780DD3">
        <w:t xml:space="preserve">Currently, the DCI format 5A including the information </w:t>
      </w:r>
      <w:r w:rsidR="00780DD3" w:rsidRPr="00780DD3">
        <w:rPr>
          <w:sz w:val="22"/>
          <w:szCs w:val="22"/>
        </w:rPr>
        <w:t xml:space="preserve">of carrier indicator, </w:t>
      </w:r>
      <w:r w:rsidR="00780DD3" w:rsidRPr="00780DD3">
        <w:rPr>
          <w:rFonts w:eastAsia="Microsoft YaHei" w:cs="Arial"/>
          <w:shd w:val="clear" w:color="auto" w:fill="FFFFFF"/>
          <w:lang w:val="en-US" w:eastAsia="zh-TW"/>
        </w:rPr>
        <w:t xml:space="preserve">Lowest index of the subchannel allocation, </w:t>
      </w:r>
      <w:r w:rsidR="00780DD3" w:rsidRPr="00780DD3">
        <w:rPr>
          <w:rFonts w:eastAsia="Microsoft YaHei" w:cs="Arial"/>
          <w:shd w:val="clear" w:color="auto" w:fill="F7F7F7"/>
          <w:lang w:val="en-US" w:eastAsia="zh-TW"/>
        </w:rPr>
        <w:t xml:space="preserve">Frequency resource location, </w:t>
      </w:r>
      <w:r w:rsidR="00780DD3" w:rsidRPr="00780DD3">
        <w:rPr>
          <w:rFonts w:eastAsia="Microsoft YaHei" w:cs="Arial"/>
          <w:shd w:val="clear" w:color="auto" w:fill="FFFFFF"/>
          <w:lang w:val="en-US" w:eastAsia="zh-TW"/>
        </w:rPr>
        <w:t>Time gap between initial transmission and retransmission</w:t>
      </w:r>
      <w:r w:rsidR="00405901">
        <w:rPr>
          <w:rFonts w:eastAsia="Microsoft YaHei" w:cs="Arial"/>
          <w:shd w:val="clear" w:color="auto" w:fill="FFFFFF"/>
          <w:lang w:val="en-US" w:eastAsia="zh-TW"/>
        </w:rPr>
        <w:t>, etc</w:t>
      </w:r>
      <w:r w:rsidR="00995734">
        <w:rPr>
          <w:rFonts w:eastAsia="Microsoft YaHei" w:cs="Arial"/>
          <w:shd w:val="clear" w:color="auto" w:fill="FFFFFF"/>
          <w:lang w:val="en-US" w:eastAsia="zh-TW"/>
        </w:rPr>
        <w:t>, which is shown in Table I.</w:t>
      </w:r>
    </w:p>
    <w:p w:rsidR="00995734" w:rsidRPr="00995734" w:rsidRDefault="00995734" w:rsidP="00995734">
      <w:pPr>
        <w:overflowPunct/>
        <w:autoSpaceDE/>
        <w:autoSpaceDN/>
        <w:adjustRightInd/>
        <w:spacing w:after="0"/>
        <w:jc w:val="center"/>
        <w:textAlignment w:val="auto"/>
        <w:rPr>
          <w:rFonts w:ascii="Times New Roman" w:eastAsia="Times New Roman" w:hAnsi="Times New Roman"/>
          <w:sz w:val="24"/>
          <w:szCs w:val="24"/>
          <w:lang w:val="en-US" w:eastAsia="zh-TW"/>
        </w:rPr>
      </w:pPr>
      <w:r w:rsidRPr="00995734">
        <w:rPr>
          <w:rFonts w:ascii="Times New Roman" w:eastAsia="Times New Roman" w:hAnsi="Times New Roman"/>
          <w:noProof/>
          <w:sz w:val="24"/>
          <w:szCs w:val="24"/>
          <w:lang w:val="en-US" w:eastAsia="zh-TW"/>
        </w:rPr>
        <w:drawing>
          <wp:inline distT="0" distB="0" distL="0" distR="0">
            <wp:extent cx="4804904" cy="1611106"/>
            <wp:effectExtent l="0" t="0" r="0" b="1905"/>
            <wp:docPr id="1" name="Picture 1" descr="「DCI format 5A」的圖片搜尋結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I format 5A」的圖片搜尋結果"/>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04904" cy="1611106"/>
                    </a:xfrm>
                    <a:prstGeom prst="rect">
                      <a:avLst/>
                    </a:prstGeom>
                    <a:noFill/>
                    <a:ln>
                      <a:noFill/>
                    </a:ln>
                  </pic:spPr>
                </pic:pic>
              </a:graphicData>
            </a:graphic>
          </wp:inline>
        </w:drawing>
      </w:r>
    </w:p>
    <w:p w:rsidR="00D47430" w:rsidRPr="00780DD3" w:rsidRDefault="00995734" w:rsidP="00995734">
      <w:pPr>
        <w:overflowPunct/>
        <w:autoSpaceDE/>
        <w:autoSpaceDN/>
        <w:adjustRightInd/>
        <w:spacing w:after="160" w:line="259" w:lineRule="auto"/>
        <w:jc w:val="center"/>
        <w:textAlignment w:val="auto"/>
        <w:rPr>
          <w:lang w:val="en-US"/>
        </w:rPr>
      </w:pPr>
      <w:r>
        <w:rPr>
          <w:rFonts w:eastAsia="Microsoft YaHei" w:cs="Arial"/>
          <w:shd w:val="clear" w:color="auto" w:fill="FFFFFF"/>
          <w:lang w:val="en-US" w:eastAsia="zh-TW"/>
        </w:rPr>
        <w:lastRenderedPageBreak/>
        <w:t>Table I: DCI Format 5A</w:t>
      </w:r>
    </w:p>
    <w:p w:rsidR="00D47430" w:rsidRDefault="00A0006F" w:rsidP="00185903">
      <w:pPr>
        <w:tabs>
          <w:tab w:val="num" w:pos="2160"/>
        </w:tabs>
      </w:pPr>
      <w:r>
        <w:t xml:space="preserve">Currently, we may </w:t>
      </w:r>
      <w:r w:rsidR="00C64697">
        <w:t>define</w:t>
      </w:r>
      <w:r>
        <w:t xml:space="preserve"> </w:t>
      </w:r>
      <w:r w:rsidR="00C64697" w:rsidRPr="00653C8C">
        <w:t xml:space="preserve">the DCI format </w:t>
      </w:r>
      <w:r w:rsidR="00E7268E">
        <w:t>to be</w:t>
      </w:r>
      <w:r w:rsidR="00C64697" w:rsidRPr="00653C8C">
        <w:t xml:space="preserve"> the same as one of the DCI formats that will be defined for NR Uu scheduling NR V2V</w:t>
      </w:r>
      <w:r w:rsidR="00C64697">
        <w:t xml:space="preserve">. </w:t>
      </w:r>
      <w:r w:rsidR="007D78C2">
        <w:t>The other option is to</w:t>
      </w:r>
      <w:r w:rsidR="00C64697">
        <w:t xml:space="preserve"> consider </w:t>
      </w:r>
      <w:r w:rsidR="007D78C2">
        <w:t>a modified DCI formats to support.</w:t>
      </w:r>
      <w:r w:rsidR="00100AA5">
        <w:t xml:space="preserve"> The former approach has </w:t>
      </w:r>
      <w:r w:rsidR="00E7268E">
        <w:t xml:space="preserve">advantages </w:t>
      </w:r>
      <w:r w:rsidR="00100AA5">
        <w:t>in lower complexity and less standard impact.</w:t>
      </w:r>
      <w:r w:rsidR="00B569EF">
        <w:t xml:space="preserve"> However, considering the current DCI formats of NR-Uu may not be efficiently enough to support.</w:t>
      </w:r>
      <w:r w:rsidR="00C91B07">
        <w:t xml:space="preserve"> </w:t>
      </w:r>
      <w:r w:rsidR="00EB78D8">
        <w:t xml:space="preserve">Hence, </w:t>
      </w:r>
      <w:r w:rsidR="007A54D5">
        <w:t xml:space="preserve">it </w:t>
      </w:r>
      <w:r w:rsidR="00C75DF9">
        <w:t>may be</w:t>
      </w:r>
      <w:r w:rsidR="007A54D5">
        <w:t xml:space="preserve"> required to </w:t>
      </w:r>
      <w:r w:rsidR="00C91B07">
        <w:t>consider some piggyback approaches</w:t>
      </w:r>
      <w:r w:rsidR="00EB78D8">
        <w:t xml:space="preserve"> or </w:t>
      </w:r>
      <w:r w:rsidR="00C75DF9">
        <w:t xml:space="preserve">to </w:t>
      </w:r>
      <w:r w:rsidR="00F922F7">
        <w:t>consider the support of</w:t>
      </w:r>
      <w:r w:rsidR="00C75DF9">
        <w:t xml:space="preserve"> </w:t>
      </w:r>
      <w:r w:rsidR="00F922F7">
        <w:t xml:space="preserve">using </w:t>
      </w:r>
      <w:r w:rsidR="00EB78D8">
        <w:t>RRC</w:t>
      </w:r>
      <w:r w:rsidR="00C75DF9">
        <w:t xml:space="preserve"> signalling and procedure</w:t>
      </w:r>
      <w:r w:rsidR="007F0D1B">
        <w:t>. We urge to discussion this issue in the meeting.</w:t>
      </w:r>
      <w:r w:rsidR="00443B68">
        <w:t xml:space="preserve"> </w:t>
      </w:r>
    </w:p>
    <w:p w:rsidR="00185903" w:rsidRPr="002935DE" w:rsidRDefault="00F922F7" w:rsidP="00185903">
      <w:pPr>
        <w:pStyle w:val="Observation"/>
        <w:numPr>
          <w:ilvl w:val="0"/>
          <w:numId w:val="10"/>
        </w:numPr>
        <w:tabs>
          <w:tab w:val="num" w:pos="2160"/>
        </w:tabs>
      </w:pPr>
      <w:r>
        <w:t xml:space="preserve">DCI-based </w:t>
      </w:r>
      <w:r w:rsidR="007566A8">
        <w:t xml:space="preserve">SPS scheduling </w:t>
      </w:r>
      <w:r>
        <w:t>may</w:t>
      </w:r>
      <w:r w:rsidR="007566A8">
        <w:t xml:space="preserve"> </w:t>
      </w:r>
      <w:r>
        <w:t xml:space="preserve">be required to consider </w:t>
      </w:r>
      <w:r w:rsidR="007566A8">
        <w:t>some</w:t>
      </w:r>
      <w:r>
        <w:t xml:space="preserve"> support</w:t>
      </w:r>
      <w:r w:rsidR="007566A8">
        <w:t>s</w:t>
      </w:r>
      <w:r>
        <w:t xml:space="preserve"> of using RRC signalling and procedure</w:t>
      </w:r>
      <w:bookmarkStart w:id="3" w:name="_GoBack"/>
      <w:bookmarkEnd w:id="3"/>
      <w:r>
        <w:t>.</w:t>
      </w:r>
    </w:p>
    <w:p w:rsidR="00C62F41" w:rsidRDefault="00C62F41" w:rsidP="00C62F41">
      <w:pPr>
        <w:pStyle w:val="2"/>
      </w:pPr>
      <w:r>
        <w:t>The NR-Uu</w:t>
      </w:r>
      <w:r w:rsidRPr="002935DE">
        <w:t xml:space="preserve"> </w:t>
      </w:r>
      <w:r>
        <w:t>controlling to</w:t>
      </w:r>
      <w:r w:rsidRPr="00C62F41">
        <w:t xml:space="preserve"> </w:t>
      </w:r>
      <w:r>
        <w:t>LTE sidelink mode-4</w:t>
      </w:r>
    </w:p>
    <w:p w:rsidR="00136181" w:rsidRPr="00491E45" w:rsidRDefault="00491E45" w:rsidP="00136181">
      <w:pPr>
        <w:rPr>
          <w:szCs w:val="22"/>
          <w:lang w:val="en-US"/>
        </w:rPr>
      </w:pPr>
      <w:r w:rsidRPr="000C728E">
        <w:rPr>
          <w:rFonts w:cs="Arial"/>
          <w:szCs w:val="22"/>
        </w:rPr>
        <w:t xml:space="preserve">In </w:t>
      </w:r>
      <w:r w:rsidRPr="000C728E">
        <w:rPr>
          <w:rFonts w:cs="Arial"/>
          <w:szCs w:val="22"/>
          <w:lang w:val="en-US"/>
        </w:rPr>
        <w:t>RAN1#</w:t>
      </w:r>
      <w:r w:rsidR="00460E7D">
        <w:rPr>
          <w:rFonts w:cs="Arial"/>
          <w:szCs w:val="22"/>
          <w:lang w:val="en-US"/>
        </w:rPr>
        <w:t>AH</w:t>
      </w:r>
      <w:r w:rsidRPr="000C728E">
        <w:rPr>
          <w:rFonts w:cs="Arial"/>
          <w:szCs w:val="22"/>
          <w:lang w:val="en-US"/>
        </w:rPr>
        <w:t>1901, it has been agreed that NR Uu, similarly to LTE Uu, provides configurations to LTE mode-4 sidelink through RRC or SIB signaling. From RAN1 perspective, signaling should be similar to LTE</w:t>
      </w:r>
      <w:r>
        <w:rPr>
          <w:rFonts w:cs="Arial"/>
          <w:szCs w:val="22"/>
          <w:lang w:val="en-US"/>
        </w:rPr>
        <w:t xml:space="preserve"> in terms of UE-specific or cell-specific</w:t>
      </w:r>
      <w:r w:rsidRPr="000C728E">
        <w:rPr>
          <w:rFonts w:cs="Arial"/>
          <w:szCs w:val="22"/>
          <w:lang w:val="en-US"/>
        </w:rPr>
        <w:t>. Signal</w:t>
      </w:r>
      <w:r>
        <w:rPr>
          <w:rFonts w:cs="Arial"/>
          <w:szCs w:val="22"/>
          <w:lang w:val="en-US"/>
        </w:rPr>
        <w:t>i</w:t>
      </w:r>
      <w:r w:rsidRPr="000C728E">
        <w:rPr>
          <w:rFonts w:cs="Arial"/>
          <w:szCs w:val="22"/>
          <w:lang w:val="en-US"/>
        </w:rPr>
        <w:t xml:space="preserve">ng details </w:t>
      </w:r>
      <w:r>
        <w:rPr>
          <w:rFonts w:cs="Arial"/>
          <w:szCs w:val="22"/>
          <w:lang w:val="en-US"/>
        </w:rPr>
        <w:t>should be</w:t>
      </w:r>
      <w:r w:rsidRPr="000C728E">
        <w:rPr>
          <w:rFonts w:cs="Arial"/>
          <w:szCs w:val="22"/>
          <w:lang w:val="en-US"/>
        </w:rPr>
        <w:t xml:space="preserve"> </w:t>
      </w:r>
      <w:r>
        <w:rPr>
          <w:rFonts w:cs="Arial"/>
          <w:szCs w:val="22"/>
          <w:lang w:val="en-US"/>
        </w:rPr>
        <w:t xml:space="preserve">up to </w:t>
      </w:r>
      <w:r w:rsidRPr="000C728E">
        <w:rPr>
          <w:rFonts w:cs="Arial"/>
          <w:szCs w:val="22"/>
          <w:lang w:val="en-US"/>
        </w:rPr>
        <w:t>RAN2.</w:t>
      </w:r>
      <w:r>
        <w:rPr>
          <w:szCs w:val="22"/>
          <w:lang w:val="en-US"/>
        </w:rPr>
        <w:t xml:space="preserve"> Hence, we urge that the details of signaling </w:t>
      </w:r>
      <w:r w:rsidR="004163CD">
        <w:rPr>
          <w:szCs w:val="22"/>
          <w:lang w:val="en-US"/>
        </w:rPr>
        <w:t xml:space="preserve">and procedure </w:t>
      </w:r>
      <w:r>
        <w:rPr>
          <w:szCs w:val="22"/>
          <w:lang w:val="en-US"/>
        </w:rPr>
        <w:t xml:space="preserve">for </w:t>
      </w:r>
      <w:r w:rsidR="00FB6E32">
        <w:t>RRC-based</w:t>
      </w:r>
      <w:r>
        <w:rPr>
          <w:szCs w:val="22"/>
          <w:lang w:val="en-US"/>
        </w:rPr>
        <w:t xml:space="preserve"> schemes should be discussed in </w:t>
      </w:r>
      <w:r w:rsidRPr="000C728E">
        <w:rPr>
          <w:rFonts w:cs="Arial"/>
          <w:szCs w:val="22"/>
          <w:lang w:val="en-US"/>
        </w:rPr>
        <w:t>RAN2</w:t>
      </w:r>
      <w:r>
        <w:rPr>
          <w:rFonts w:cs="Arial"/>
          <w:szCs w:val="22"/>
          <w:lang w:val="en-US"/>
        </w:rPr>
        <w:t>’s meeting</w:t>
      </w:r>
      <w:r>
        <w:rPr>
          <w:szCs w:val="22"/>
          <w:lang w:val="en-US"/>
        </w:rPr>
        <w:t xml:space="preserve">. </w:t>
      </w:r>
    </w:p>
    <w:p w:rsidR="00136181" w:rsidRDefault="00FB6E32" w:rsidP="0013481D">
      <w:pPr>
        <w:pStyle w:val="Observation"/>
        <w:numPr>
          <w:ilvl w:val="0"/>
          <w:numId w:val="10"/>
        </w:numPr>
        <w:tabs>
          <w:tab w:val="num" w:pos="2160"/>
        </w:tabs>
      </w:pPr>
      <w:r>
        <w:t xml:space="preserve">The details of </w:t>
      </w:r>
      <w:r w:rsidR="00136181">
        <w:t xml:space="preserve">RRC-based signalling should be </w:t>
      </w:r>
      <w:r>
        <w:t>discussed in RAN2’s meeting.</w:t>
      </w:r>
      <w:r w:rsidR="00136181">
        <w:t xml:space="preserve"> </w:t>
      </w:r>
    </w:p>
    <w:p w:rsidR="00136181" w:rsidRPr="00136181" w:rsidRDefault="00136181" w:rsidP="00136181"/>
    <w:p w:rsidR="00AC399F" w:rsidRPr="002935DE" w:rsidRDefault="00AC399F" w:rsidP="00AC399F">
      <w:pPr>
        <w:pStyle w:val="1"/>
      </w:pPr>
      <w:r w:rsidRPr="002935DE">
        <w:t>Conclusion</w:t>
      </w:r>
    </w:p>
    <w:p w:rsidR="00BE79DA" w:rsidRDefault="00FF009D" w:rsidP="00887A13">
      <w:r w:rsidRPr="002935DE">
        <w:t xml:space="preserve">In this paper, we </w:t>
      </w:r>
      <w:r w:rsidR="00887A13" w:rsidRPr="002935DE">
        <w:t xml:space="preserve">suggest the use case </w:t>
      </w:r>
      <w:r w:rsidR="00136181">
        <w:t xml:space="preserve">should be considered when RAN1 makes the decision on two schemes on the table. </w:t>
      </w:r>
      <w:r w:rsidR="00887A13" w:rsidRPr="002935DE">
        <w:t>The proposals are listed as follows.</w:t>
      </w:r>
      <w:r w:rsidRPr="002935DE">
        <w:t xml:space="preserve"> </w:t>
      </w:r>
    </w:p>
    <w:p w:rsidR="00292E54" w:rsidRPr="002935DE" w:rsidRDefault="00292E54" w:rsidP="00292E54">
      <w:pPr>
        <w:pStyle w:val="Observation"/>
        <w:numPr>
          <w:ilvl w:val="0"/>
          <w:numId w:val="14"/>
        </w:numPr>
        <w:tabs>
          <w:tab w:val="num" w:pos="2160"/>
        </w:tabs>
      </w:pPr>
      <w:r>
        <w:t>We recommend to discuss a more suitable DCI formats of NR-Uu or considering some piggyback approaches.</w:t>
      </w:r>
    </w:p>
    <w:p w:rsidR="00FB6E32" w:rsidRDefault="00FB6E32" w:rsidP="00FB6E32">
      <w:pPr>
        <w:pStyle w:val="Observation"/>
        <w:numPr>
          <w:ilvl w:val="0"/>
          <w:numId w:val="14"/>
        </w:numPr>
        <w:tabs>
          <w:tab w:val="num" w:pos="2160"/>
        </w:tabs>
      </w:pPr>
      <w:r>
        <w:t xml:space="preserve">The details of RRC-based signalling should be discussed in </w:t>
      </w:r>
      <w:r w:rsidR="004163CD">
        <w:t>the</w:t>
      </w:r>
      <w:r>
        <w:t xml:space="preserve"> meeting. </w:t>
      </w:r>
    </w:p>
    <w:p w:rsidR="00B660E2" w:rsidRPr="00460E7D" w:rsidRDefault="00B660E2" w:rsidP="00B660E2">
      <w:pPr>
        <w:pStyle w:val="Observation"/>
        <w:numPr>
          <w:ilvl w:val="0"/>
          <w:numId w:val="0"/>
        </w:numPr>
        <w:ind w:left="1304"/>
        <w:rPr>
          <w:lang w:val="en-US" w:eastAsia="zh-TW"/>
        </w:rPr>
      </w:pPr>
    </w:p>
    <w:p w:rsidR="00C54769" w:rsidRPr="002935DE" w:rsidRDefault="007B6D2C" w:rsidP="007B6D2C">
      <w:pPr>
        <w:spacing w:after="240"/>
        <w:rPr>
          <w:sz w:val="22"/>
          <w:szCs w:val="22"/>
          <w:lang w:val="en-US" w:eastAsia="ja-JP"/>
        </w:rPr>
      </w:pPr>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59745C">
        <w:rPr>
          <w:sz w:val="22"/>
          <w:szCs w:val="22"/>
          <w:lang w:val="en-US" w:eastAsia="ja-JP"/>
        </w:rPr>
        <w:t>#9</w:t>
      </w:r>
      <w:r w:rsidR="002D71E7">
        <w:rPr>
          <w:sz w:val="22"/>
          <w:szCs w:val="22"/>
          <w:lang w:val="en-US" w:eastAsia="ja-JP"/>
        </w:rPr>
        <w:t>7</w:t>
      </w:r>
      <w:r w:rsidRPr="002935DE">
        <w:rPr>
          <w:rFonts w:hint="eastAsia"/>
          <w:sz w:val="22"/>
          <w:szCs w:val="22"/>
          <w:lang w:val="en-US" w:eastAsia="ja-JP"/>
        </w:rPr>
        <w:t xml:space="preserve">, </w:t>
      </w:r>
      <w:r w:rsidR="002D71E7">
        <w:rPr>
          <w:sz w:val="22"/>
          <w:szCs w:val="22"/>
          <w:lang w:val="en-US" w:eastAsia="ja-JP"/>
        </w:rPr>
        <w:t>Reno</w:t>
      </w:r>
      <w:r w:rsidR="0059745C">
        <w:rPr>
          <w:sz w:val="22"/>
          <w:szCs w:val="22"/>
          <w:lang w:val="en-US" w:eastAsia="ja-JP"/>
        </w:rPr>
        <w:t>,</w:t>
      </w:r>
      <w:r w:rsidR="003621A4">
        <w:rPr>
          <w:sz w:val="22"/>
          <w:szCs w:val="22"/>
          <w:lang w:val="en-US" w:eastAsia="ja-JP"/>
        </w:rPr>
        <w:t xml:space="preserve"> </w:t>
      </w:r>
      <w:r w:rsidR="002D71E7">
        <w:rPr>
          <w:sz w:val="22"/>
          <w:szCs w:val="22"/>
          <w:lang w:val="en-US" w:eastAsia="ja-JP"/>
        </w:rPr>
        <w:t>US</w:t>
      </w:r>
      <w:r w:rsidR="003621A4">
        <w:rPr>
          <w:sz w:val="22"/>
          <w:szCs w:val="22"/>
          <w:lang w:val="en-US" w:eastAsia="ja-JP"/>
        </w:rPr>
        <w:t>,</w:t>
      </w:r>
      <w:r w:rsidR="0059745C">
        <w:rPr>
          <w:sz w:val="22"/>
          <w:szCs w:val="22"/>
          <w:lang w:val="en-US" w:eastAsia="ja-JP"/>
        </w:rPr>
        <w:t xml:space="preserve"> </w:t>
      </w:r>
      <w:r w:rsidR="002D71E7">
        <w:rPr>
          <w:sz w:val="22"/>
          <w:szCs w:val="22"/>
          <w:lang w:val="en-US" w:eastAsia="ja-JP"/>
        </w:rPr>
        <w:t>May</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
    <w:p w:rsidR="00ED3358" w:rsidRPr="0059745C" w:rsidRDefault="00ED3358" w:rsidP="00241A71">
      <w:pPr>
        <w:pStyle w:val="ac"/>
        <w:rPr>
          <w:lang w:val="en-US"/>
        </w:rPr>
      </w:pPr>
    </w:p>
    <w:sectPr w:rsidR="00ED3358" w:rsidRPr="0059745C" w:rsidSect="008A325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545" w:rsidRDefault="00CD3545">
      <w:r>
        <w:separator/>
      </w:r>
    </w:p>
  </w:endnote>
  <w:endnote w:type="continuationSeparator" w:id="0">
    <w:p w:rsidR="00CD3545" w:rsidRDefault="00CD35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ABD" w:rsidRDefault="00AF4ABD" w:rsidP="00313FD6">
    <w:pPr>
      <w:pStyle w:val="ad"/>
      <w:tabs>
        <w:tab w:val="center" w:pos="4820"/>
        <w:tab w:val="right" w:pos="9639"/>
      </w:tabs>
      <w:jc w:val="left"/>
    </w:pPr>
    <w:r>
      <w:tab/>
    </w:r>
    <w:r w:rsidR="008A3256">
      <w:rPr>
        <w:rStyle w:val="af0"/>
      </w:rPr>
      <w:fldChar w:fldCharType="begin"/>
    </w:r>
    <w:r>
      <w:rPr>
        <w:rStyle w:val="af0"/>
      </w:rPr>
      <w:instrText xml:space="preserve"> PAGE </w:instrText>
    </w:r>
    <w:r w:rsidR="008A3256">
      <w:rPr>
        <w:rStyle w:val="af0"/>
      </w:rPr>
      <w:fldChar w:fldCharType="separate"/>
    </w:r>
    <w:r w:rsidR="00E552E1">
      <w:rPr>
        <w:rStyle w:val="af0"/>
      </w:rPr>
      <w:t>1</w:t>
    </w:r>
    <w:r w:rsidR="008A3256">
      <w:rPr>
        <w:rStyle w:val="af0"/>
      </w:rPr>
      <w:fldChar w:fldCharType="end"/>
    </w:r>
    <w:r>
      <w:rPr>
        <w:rStyle w:val="af0"/>
      </w:rPr>
      <w:t>/</w:t>
    </w:r>
    <w:r w:rsidR="008A3256">
      <w:rPr>
        <w:rStyle w:val="af0"/>
      </w:rPr>
      <w:fldChar w:fldCharType="begin"/>
    </w:r>
    <w:r>
      <w:rPr>
        <w:rStyle w:val="af0"/>
      </w:rPr>
      <w:instrText xml:space="preserve"> NUMPAGES </w:instrText>
    </w:r>
    <w:r w:rsidR="008A3256">
      <w:rPr>
        <w:rStyle w:val="af0"/>
      </w:rPr>
      <w:fldChar w:fldCharType="separate"/>
    </w:r>
    <w:r w:rsidR="00E552E1">
      <w:rPr>
        <w:rStyle w:val="af0"/>
      </w:rPr>
      <w:t>2</w:t>
    </w:r>
    <w:r w:rsidR="008A3256">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545" w:rsidRDefault="00CD3545">
      <w:r>
        <w:separator/>
      </w:r>
    </w:p>
  </w:footnote>
  <w:footnote w:type="continuationSeparator" w:id="0">
    <w:p w:rsidR="00CD3545" w:rsidRDefault="00CD3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ABD" w:rsidRDefault="00AF4ABD">
    <w:r>
      <w:t xml:space="preserve">Page </w:t>
    </w:r>
    <w:r w:rsidR="008A3256">
      <w:fldChar w:fldCharType="begin"/>
    </w:r>
    <w:r>
      <w:instrText>PAGE</w:instrText>
    </w:r>
    <w:r w:rsidR="008A3256">
      <w:fldChar w:fldCharType="separate"/>
    </w:r>
    <w:r>
      <w:t>4</w:t>
    </w:r>
    <w:r w:rsidR="008A3256">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53646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2"/>
  </w:num>
  <w:num w:numId="6">
    <w:abstractNumId w:val="9"/>
  </w:num>
  <w:num w:numId="7">
    <w:abstractNumId w:val="13"/>
  </w:num>
  <w:num w:numId="8">
    <w:abstractNumId w:val="3"/>
  </w:num>
  <w:num w:numId="9">
    <w:abstractNumId w:val="12"/>
  </w:num>
  <w:num w:numId="10">
    <w:abstractNumId w:val="14"/>
  </w:num>
  <w:num w:numId="11">
    <w:abstractNumId w:val="8"/>
  </w:num>
  <w:num w:numId="12">
    <w:abstractNumId w:val="11"/>
  </w:num>
  <w:num w:numId="13">
    <w:abstractNumId w:val="5"/>
  </w:num>
  <w:num w:numId="14">
    <w:abstractNumId w:val="4"/>
  </w:num>
  <w:num w:numId="15">
    <w:abstractNumId w:val="1"/>
  </w:num>
  <w:num w:numId="16">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5E98"/>
    <w:rsid w:val="000866F2"/>
    <w:rsid w:val="0009009F"/>
    <w:rsid w:val="000900A8"/>
    <w:rsid w:val="00091557"/>
    <w:rsid w:val="000919D4"/>
    <w:rsid w:val="000924C1"/>
    <w:rsid w:val="000924F0"/>
    <w:rsid w:val="00093474"/>
    <w:rsid w:val="00093554"/>
    <w:rsid w:val="0009402F"/>
    <w:rsid w:val="00094883"/>
    <w:rsid w:val="00094D5A"/>
    <w:rsid w:val="0009510F"/>
    <w:rsid w:val="00095331"/>
    <w:rsid w:val="000A1B7B"/>
    <w:rsid w:val="000A318C"/>
    <w:rsid w:val="000A33A8"/>
    <w:rsid w:val="000A39E9"/>
    <w:rsid w:val="000A51D1"/>
    <w:rsid w:val="000A56F2"/>
    <w:rsid w:val="000A6AB7"/>
    <w:rsid w:val="000A7343"/>
    <w:rsid w:val="000B0A0A"/>
    <w:rsid w:val="000B0E62"/>
    <w:rsid w:val="000B2719"/>
    <w:rsid w:val="000B34A9"/>
    <w:rsid w:val="000B3A8F"/>
    <w:rsid w:val="000B4AB9"/>
    <w:rsid w:val="000B56AF"/>
    <w:rsid w:val="000B58C3"/>
    <w:rsid w:val="000B61E9"/>
    <w:rsid w:val="000B65D4"/>
    <w:rsid w:val="000C07BD"/>
    <w:rsid w:val="000C165A"/>
    <w:rsid w:val="000C2E19"/>
    <w:rsid w:val="000C7536"/>
    <w:rsid w:val="000D0D07"/>
    <w:rsid w:val="000D1CC5"/>
    <w:rsid w:val="000D272A"/>
    <w:rsid w:val="000D3F5F"/>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0AA5"/>
    <w:rsid w:val="00101FAF"/>
    <w:rsid w:val="00101FD5"/>
    <w:rsid w:val="00102891"/>
    <w:rsid w:val="00104145"/>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939"/>
    <w:rsid w:val="00127AF3"/>
    <w:rsid w:val="00132FD0"/>
    <w:rsid w:val="00133427"/>
    <w:rsid w:val="001344C0"/>
    <w:rsid w:val="001346FA"/>
    <w:rsid w:val="0013481D"/>
    <w:rsid w:val="00134C02"/>
    <w:rsid w:val="00135252"/>
    <w:rsid w:val="00135EDF"/>
    <w:rsid w:val="00136181"/>
    <w:rsid w:val="00137813"/>
    <w:rsid w:val="00137AB5"/>
    <w:rsid w:val="00137F0B"/>
    <w:rsid w:val="00151E23"/>
    <w:rsid w:val="00152135"/>
    <w:rsid w:val="00152540"/>
    <w:rsid w:val="001526E0"/>
    <w:rsid w:val="001551B5"/>
    <w:rsid w:val="00160564"/>
    <w:rsid w:val="00160688"/>
    <w:rsid w:val="00161387"/>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4810"/>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4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1E75"/>
    <w:rsid w:val="002326ED"/>
    <w:rsid w:val="00234B0C"/>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67FAC"/>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54"/>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451F"/>
    <w:rsid w:val="002C565D"/>
    <w:rsid w:val="002C6EA4"/>
    <w:rsid w:val="002D071A"/>
    <w:rsid w:val="002D34B2"/>
    <w:rsid w:val="002D71E7"/>
    <w:rsid w:val="002D7637"/>
    <w:rsid w:val="002E1647"/>
    <w:rsid w:val="002E17F2"/>
    <w:rsid w:val="002E3864"/>
    <w:rsid w:val="002E6762"/>
    <w:rsid w:val="002E7CAE"/>
    <w:rsid w:val="002F041B"/>
    <w:rsid w:val="002F2771"/>
    <w:rsid w:val="002F37A9"/>
    <w:rsid w:val="002F37D1"/>
    <w:rsid w:val="002F76CB"/>
    <w:rsid w:val="00301CE6"/>
    <w:rsid w:val="00301E40"/>
    <w:rsid w:val="00301F0E"/>
    <w:rsid w:val="0030256B"/>
    <w:rsid w:val="00302BE7"/>
    <w:rsid w:val="00302BF6"/>
    <w:rsid w:val="00302C48"/>
    <w:rsid w:val="0030501F"/>
    <w:rsid w:val="0030568B"/>
    <w:rsid w:val="00307890"/>
    <w:rsid w:val="00307BA1"/>
    <w:rsid w:val="00310C90"/>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21A4"/>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2492"/>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3859"/>
    <w:rsid w:val="0040512B"/>
    <w:rsid w:val="00405141"/>
    <w:rsid w:val="004054BE"/>
    <w:rsid w:val="00405901"/>
    <w:rsid w:val="00405CA5"/>
    <w:rsid w:val="00405D4F"/>
    <w:rsid w:val="004060A5"/>
    <w:rsid w:val="00407CD3"/>
    <w:rsid w:val="00410134"/>
    <w:rsid w:val="0041051E"/>
    <w:rsid w:val="00410B72"/>
    <w:rsid w:val="00410F18"/>
    <w:rsid w:val="0041263E"/>
    <w:rsid w:val="00412E0F"/>
    <w:rsid w:val="00413AAC"/>
    <w:rsid w:val="00414DB2"/>
    <w:rsid w:val="00415B17"/>
    <w:rsid w:val="004163CD"/>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311C"/>
    <w:rsid w:val="00443B68"/>
    <w:rsid w:val="00444404"/>
    <w:rsid w:val="00444F56"/>
    <w:rsid w:val="00446488"/>
    <w:rsid w:val="00450B9A"/>
    <w:rsid w:val="004517AA"/>
    <w:rsid w:val="00452CAC"/>
    <w:rsid w:val="0045568A"/>
    <w:rsid w:val="00457565"/>
    <w:rsid w:val="00457B71"/>
    <w:rsid w:val="004603D1"/>
    <w:rsid w:val="00460E7D"/>
    <w:rsid w:val="00462F01"/>
    <w:rsid w:val="004669E2"/>
    <w:rsid w:val="004707BB"/>
    <w:rsid w:val="00470892"/>
    <w:rsid w:val="00470C31"/>
    <w:rsid w:val="0047206D"/>
    <w:rsid w:val="004734D0"/>
    <w:rsid w:val="00474889"/>
    <w:rsid w:val="0047556B"/>
    <w:rsid w:val="00476BCD"/>
    <w:rsid w:val="00477768"/>
    <w:rsid w:val="00484F99"/>
    <w:rsid w:val="00486E46"/>
    <w:rsid w:val="00491E45"/>
    <w:rsid w:val="004928BC"/>
    <w:rsid w:val="00492BC5"/>
    <w:rsid w:val="00493D16"/>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2255"/>
    <w:rsid w:val="00554E19"/>
    <w:rsid w:val="00555952"/>
    <w:rsid w:val="00557620"/>
    <w:rsid w:val="0056121F"/>
    <w:rsid w:val="00562B4D"/>
    <w:rsid w:val="00564593"/>
    <w:rsid w:val="005646EA"/>
    <w:rsid w:val="00564B12"/>
    <w:rsid w:val="00571736"/>
    <w:rsid w:val="00572505"/>
    <w:rsid w:val="00575370"/>
    <w:rsid w:val="005768BC"/>
    <w:rsid w:val="00581781"/>
    <w:rsid w:val="00582809"/>
    <w:rsid w:val="005830C7"/>
    <w:rsid w:val="005850D3"/>
    <w:rsid w:val="005867A8"/>
    <w:rsid w:val="0058798C"/>
    <w:rsid w:val="005900FA"/>
    <w:rsid w:val="00591FFC"/>
    <w:rsid w:val="005932F5"/>
    <w:rsid w:val="005935A4"/>
    <w:rsid w:val="00593CD7"/>
    <w:rsid w:val="005948C2"/>
    <w:rsid w:val="00595DCA"/>
    <w:rsid w:val="0059745C"/>
    <w:rsid w:val="0059779B"/>
    <w:rsid w:val="005A1AB0"/>
    <w:rsid w:val="005A209A"/>
    <w:rsid w:val="005A25F9"/>
    <w:rsid w:val="005A662D"/>
    <w:rsid w:val="005A7C0A"/>
    <w:rsid w:val="005B195D"/>
    <w:rsid w:val="005B2A4C"/>
    <w:rsid w:val="005B2A56"/>
    <w:rsid w:val="005B35D7"/>
    <w:rsid w:val="005B392A"/>
    <w:rsid w:val="005B3AA3"/>
    <w:rsid w:val="005B4FE1"/>
    <w:rsid w:val="005B59B7"/>
    <w:rsid w:val="005B6F83"/>
    <w:rsid w:val="005C41BA"/>
    <w:rsid w:val="005C5899"/>
    <w:rsid w:val="005C74FB"/>
    <w:rsid w:val="005D1602"/>
    <w:rsid w:val="005D2839"/>
    <w:rsid w:val="005D2FD1"/>
    <w:rsid w:val="005D6628"/>
    <w:rsid w:val="005E0C29"/>
    <w:rsid w:val="005E0EBE"/>
    <w:rsid w:val="005E2136"/>
    <w:rsid w:val="005E2E02"/>
    <w:rsid w:val="005E3485"/>
    <w:rsid w:val="005E3761"/>
    <w:rsid w:val="005E385F"/>
    <w:rsid w:val="005E4949"/>
    <w:rsid w:val="005E5B81"/>
    <w:rsid w:val="005E5E5A"/>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4236"/>
    <w:rsid w:val="006655EE"/>
    <w:rsid w:val="00667BF0"/>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23B9"/>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5745"/>
    <w:rsid w:val="007564C8"/>
    <w:rsid w:val="007566A8"/>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0DD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4D5"/>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2E81"/>
    <w:rsid w:val="007D5901"/>
    <w:rsid w:val="007D7526"/>
    <w:rsid w:val="007D78C2"/>
    <w:rsid w:val="007E4610"/>
    <w:rsid w:val="007E4715"/>
    <w:rsid w:val="007E505B"/>
    <w:rsid w:val="007E5BDB"/>
    <w:rsid w:val="007E7091"/>
    <w:rsid w:val="007F0D1B"/>
    <w:rsid w:val="007F354A"/>
    <w:rsid w:val="007F3924"/>
    <w:rsid w:val="007F4A77"/>
    <w:rsid w:val="00802138"/>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50E3"/>
    <w:rsid w:val="00836763"/>
    <w:rsid w:val="008376AC"/>
    <w:rsid w:val="00843A13"/>
    <w:rsid w:val="008444E8"/>
    <w:rsid w:val="00844E80"/>
    <w:rsid w:val="00846FE7"/>
    <w:rsid w:val="00850408"/>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026"/>
    <w:rsid w:val="008A21FF"/>
    <w:rsid w:val="008A2CE2"/>
    <w:rsid w:val="008A2FF7"/>
    <w:rsid w:val="008A30AC"/>
    <w:rsid w:val="008A3256"/>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3E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10B7"/>
    <w:rsid w:val="00982049"/>
    <w:rsid w:val="00985253"/>
    <w:rsid w:val="009853B3"/>
    <w:rsid w:val="009860DE"/>
    <w:rsid w:val="00990630"/>
    <w:rsid w:val="00991761"/>
    <w:rsid w:val="00994DCA"/>
    <w:rsid w:val="00995734"/>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406"/>
    <w:rsid w:val="009F285F"/>
    <w:rsid w:val="009F344F"/>
    <w:rsid w:val="00A0006F"/>
    <w:rsid w:val="00A005B0"/>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B3E"/>
    <w:rsid w:val="00AB7C87"/>
    <w:rsid w:val="00AC007F"/>
    <w:rsid w:val="00AC2ECD"/>
    <w:rsid w:val="00AC3119"/>
    <w:rsid w:val="00AC399F"/>
    <w:rsid w:val="00AC49FB"/>
    <w:rsid w:val="00AC5A10"/>
    <w:rsid w:val="00AC6209"/>
    <w:rsid w:val="00AD0AA3"/>
    <w:rsid w:val="00AD0F49"/>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AF7CA6"/>
    <w:rsid w:val="00B006FE"/>
    <w:rsid w:val="00B007CB"/>
    <w:rsid w:val="00B02AA9"/>
    <w:rsid w:val="00B02FA3"/>
    <w:rsid w:val="00B05084"/>
    <w:rsid w:val="00B0531D"/>
    <w:rsid w:val="00B07EBA"/>
    <w:rsid w:val="00B12042"/>
    <w:rsid w:val="00B14698"/>
    <w:rsid w:val="00B15130"/>
    <w:rsid w:val="00B157F9"/>
    <w:rsid w:val="00B20256"/>
    <w:rsid w:val="00B20D09"/>
    <w:rsid w:val="00B21DB3"/>
    <w:rsid w:val="00B2763F"/>
    <w:rsid w:val="00B27AAC"/>
    <w:rsid w:val="00B27FE4"/>
    <w:rsid w:val="00B30929"/>
    <w:rsid w:val="00B31C19"/>
    <w:rsid w:val="00B33933"/>
    <w:rsid w:val="00B33A2E"/>
    <w:rsid w:val="00B372AA"/>
    <w:rsid w:val="00B40445"/>
    <w:rsid w:val="00B40837"/>
    <w:rsid w:val="00B40AF7"/>
    <w:rsid w:val="00B41888"/>
    <w:rsid w:val="00B41AC8"/>
    <w:rsid w:val="00B45810"/>
    <w:rsid w:val="00B45A52"/>
    <w:rsid w:val="00B46175"/>
    <w:rsid w:val="00B46736"/>
    <w:rsid w:val="00B46DDE"/>
    <w:rsid w:val="00B47C34"/>
    <w:rsid w:val="00B55404"/>
    <w:rsid w:val="00B558AD"/>
    <w:rsid w:val="00B568EC"/>
    <w:rsid w:val="00B569EF"/>
    <w:rsid w:val="00B628B2"/>
    <w:rsid w:val="00B660E2"/>
    <w:rsid w:val="00B664C7"/>
    <w:rsid w:val="00B71587"/>
    <w:rsid w:val="00B739F6"/>
    <w:rsid w:val="00B75297"/>
    <w:rsid w:val="00B77C64"/>
    <w:rsid w:val="00B81A6C"/>
    <w:rsid w:val="00B82815"/>
    <w:rsid w:val="00B83EA9"/>
    <w:rsid w:val="00B85DE5"/>
    <w:rsid w:val="00B877C1"/>
    <w:rsid w:val="00B90F73"/>
    <w:rsid w:val="00B92CB6"/>
    <w:rsid w:val="00B93B59"/>
    <w:rsid w:val="00B9406A"/>
    <w:rsid w:val="00BA041F"/>
    <w:rsid w:val="00BA1487"/>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02D8"/>
    <w:rsid w:val="00BE1234"/>
    <w:rsid w:val="00BE14DE"/>
    <w:rsid w:val="00BE2FA6"/>
    <w:rsid w:val="00BE333F"/>
    <w:rsid w:val="00BE36B0"/>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07F8E"/>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2F41"/>
    <w:rsid w:val="00C630F7"/>
    <w:rsid w:val="00C63821"/>
    <w:rsid w:val="00C64672"/>
    <w:rsid w:val="00C64697"/>
    <w:rsid w:val="00C67C51"/>
    <w:rsid w:val="00C67C76"/>
    <w:rsid w:val="00C701CA"/>
    <w:rsid w:val="00C70697"/>
    <w:rsid w:val="00C71D01"/>
    <w:rsid w:val="00C722D7"/>
    <w:rsid w:val="00C72EF4"/>
    <w:rsid w:val="00C75D2F"/>
    <w:rsid w:val="00C75DF9"/>
    <w:rsid w:val="00C767BE"/>
    <w:rsid w:val="00C76E3C"/>
    <w:rsid w:val="00C81568"/>
    <w:rsid w:val="00C81B16"/>
    <w:rsid w:val="00C82F13"/>
    <w:rsid w:val="00C83E52"/>
    <w:rsid w:val="00C85D07"/>
    <w:rsid w:val="00C87315"/>
    <w:rsid w:val="00C9027A"/>
    <w:rsid w:val="00C9068E"/>
    <w:rsid w:val="00C90F1C"/>
    <w:rsid w:val="00C91B07"/>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03AF"/>
    <w:rsid w:val="00CD1188"/>
    <w:rsid w:val="00CD2241"/>
    <w:rsid w:val="00CD2ED1"/>
    <w:rsid w:val="00CD3130"/>
    <w:rsid w:val="00CD337B"/>
    <w:rsid w:val="00CD3545"/>
    <w:rsid w:val="00CD42C0"/>
    <w:rsid w:val="00CD47CE"/>
    <w:rsid w:val="00CD536F"/>
    <w:rsid w:val="00CD717A"/>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2899"/>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47430"/>
    <w:rsid w:val="00D52544"/>
    <w:rsid w:val="00D546FF"/>
    <w:rsid w:val="00D55418"/>
    <w:rsid w:val="00D55AD5"/>
    <w:rsid w:val="00D55E88"/>
    <w:rsid w:val="00D568F6"/>
    <w:rsid w:val="00D573A7"/>
    <w:rsid w:val="00D576CA"/>
    <w:rsid w:val="00D57CE0"/>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29A3"/>
    <w:rsid w:val="00DB377D"/>
    <w:rsid w:val="00DB4F22"/>
    <w:rsid w:val="00DB569D"/>
    <w:rsid w:val="00DB7541"/>
    <w:rsid w:val="00DB781E"/>
    <w:rsid w:val="00DB7E1C"/>
    <w:rsid w:val="00DC2D36"/>
    <w:rsid w:val="00DC324C"/>
    <w:rsid w:val="00DC4D03"/>
    <w:rsid w:val="00DC53EF"/>
    <w:rsid w:val="00DD3E5F"/>
    <w:rsid w:val="00DE0055"/>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4FA8"/>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52E1"/>
    <w:rsid w:val="00E57565"/>
    <w:rsid w:val="00E63838"/>
    <w:rsid w:val="00E64434"/>
    <w:rsid w:val="00E67C51"/>
    <w:rsid w:val="00E71897"/>
    <w:rsid w:val="00E7268E"/>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B78D8"/>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BA8"/>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3002"/>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2F7"/>
    <w:rsid w:val="00F92782"/>
    <w:rsid w:val="00F93AA9"/>
    <w:rsid w:val="00F94E0F"/>
    <w:rsid w:val="00F96985"/>
    <w:rsid w:val="00F97838"/>
    <w:rsid w:val="00FA2BB3"/>
    <w:rsid w:val="00FA6F37"/>
    <w:rsid w:val="00FA6F39"/>
    <w:rsid w:val="00FB2488"/>
    <w:rsid w:val="00FB277F"/>
    <w:rsid w:val="00FB4C80"/>
    <w:rsid w:val="00FB4F54"/>
    <w:rsid w:val="00FB6A6A"/>
    <w:rsid w:val="00FB6E32"/>
    <w:rsid w:val="00FC3841"/>
    <w:rsid w:val="00FC5A0E"/>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link w:val="af"/>
    <w:semiHidden/>
    <w:rsid w:val="003F4D4B"/>
    <w:rPr>
      <w:rFonts w:ascii="Tahoma" w:hAnsi="Tahoma" w:cs="Tahoma"/>
      <w:sz w:val="16"/>
      <w:szCs w:val="16"/>
    </w:rPr>
  </w:style>
  <w:style w:type="character" w:styleId="af0">
    <w:name w:val="page number"/>
    <w:semiHidden/>
    <w:rsid w:val="003F4D4B"/>
  </w:style>
  <w:style w:type="paragraph" w:styleId="ac">
    <w:name w:val="Body Text"/>
    <w:basedOn w:val="a0"/>
    <w:link w:val="af1"/>
    <w:rsid w:val="003F4D4B"/>
  </w:style>
  <w:style w:type="character" w:styleId="af2">
    <w:name w:val="Hyperlink"/>
    <w:uiPriority w:val="99"/>
    <w:rsid w:val="003F4D4B"/>
    <w:rPr>
      <w:color w:val="0000FF"/>
      <w:u w:val="single"/>
      <w:lang w:val="en-GB"/>
    </w:rPr>
  </w:style>
  <w:style w:type="character" w:styleId="af3">
    <w:name w:val="FollowedHyperlink"/>
    <w:semiHidden/>
    <w:rsid w:val="003F4D4B"/>
    <w:rPr>
      <w:color w:val="FF0000"/>
      <w:u w:val="single"/>
    </w:rPr>
  </w:style>
  <w:style w:type="character" w:styleId="af4">
    <w:name w:val="annotation reference"/>
    <w:semiHidden/>
    <w:rsid w:val="003F4D4B"/>
    <w:rPr>
      <w:sz w:val="16"/>
      <w:szCs w:val="16"/>
    </w:rPr>
  </w:style>
  <w:style w:type="paragraph" w:styleId="af5">
    <w:name w:val="annotation text"/>
    <w:basedOn w:val="a0"/>
    <w:semiHidden/>
    <w:rsid w:val="003F4D4B"/>
  </w:style>
  <w:style w:type="paragraph" w:styleId="af6">
    <w:name w:val="annotation subject"/>
    <w:basedOn w:val="af5"/>
    <w:next w:val="af5"/>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1">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7">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8">
    <w:name w:val="Plain Text"/>
    <w:basedOn w:val="a0"/>
    <w:link w:val="af9"/>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9">
    <w:name w:val="純文字 字元"/>
    <w:link w:val="af8"/>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rPr>
  </w:style>
  <w:style w:type="character" w:customStyle="1" w:styleId="ParagraphChar">
    <w:name w:val="Paragraph Char"/>
    <w:link w:val="Paragraph"/>
    <w:locked/>
    <w:rsid w:val="00701E2B"/>
    <w:rPr>
      <w:rFonts w:ascii="Times New Roman" w:eastAsia="SimSun" w:hAnsi="Times New Roman"/>
      <w:sz w:val="22"/>
      <w:lang w:val="en-GB"/>
    </w:rPr>
  </w:style>
  <w:style w:type="paragraph" w:styleId="afa">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
    <w:basedOn w:val="a0"/>
    <w:link w:val="afb"/>
    <w:uiPriority w:val="34"/>
    <w:qFormat/>
    <w:rsid w:val="00C54769"/>
    <w:pPr>
      <w:ind w:left="720"/>
      <w:contextualSpacing/>
    </w:pPr>
  </w:style>
  <w:style w:type="paragraph" w:customStyle="1" w:styleId="3GPPAgreements">
    <w:name w:val="3GPP Agreements"/>
    <w:basedOn w:val="a0"/>
    <w:link w:val="3GPPAgreementsChar"/>
    <w:qFormat/>
    <w:rsid w:val="007B6D2C"/>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b">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1st level - Bullet List Paragraph 字元,Lettre d'introduction 字元"/>
    <w:link w:val="afa"/>
    <w:uiPriority w:val="34"/>
    <w:qFormat/>
    <w:locked/>
    <w:rsid w:val="00D6751B"/>
    <w:rPr>
      <w:rFonts w:ascii="Arial" w:hAnsi="Arial"/>
      <w:lang w:val="en-GB" w:eastAsia="zh-CN"/>
    </w:rPr>
  </w:style>
  <w:style w:type="paragraph" w:styleId="Web">
    <w:name w:val="Normal (Web)"/>
    <w:basedOn w:val="a0"/>
    <w:rsid w:val="007D2E81"/>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af">
    <w:name w:val="註解方塊文字 字元"/>
    <w:link w:val="ae"/>
    <w:semiHidden/>
    <w:rsid w:val="002D71E7"/>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divs>
    <w:div w:id="16276656">
      <w:bodyDiv w:val="1"/>
      <w:marLeft w:val="0"/>
      <w:marRight w:val="0"/>
      <w:marTop w:val="0"/>
      <w:marBottom w:val="0"/>
      <w:divBdr>
        <w:top w:val="none" w:sz="0" w:space="0" w:color="auto"/>
        <w:left w:val="none" w:sz="0" w:space="0" w:color="auto"/>
        <w:bottom w:val="none" w:sz="0" w:space="0" w:color="auto"/>
        <w:right w:val="none" w:sz="0" w:space="0" w:color="auto"/>
      </w:divBdr>
    </w:div>
    <w:div w:id="300230404">
      <w:bodyDiv w:val="1"/>
      <w:marLeft w:val="0"/>
      <w:marRight w:val="0"/>
      <w:marTop w:val="0"/>
      <w:marBottom w:val="0"/>
      <w:divBdr>
        <w:top w:val="none" w:sz="0" w:space="0" w:color="auto"/>
        <w:left w:val="none" w:sz="0" w:space="0" w:color="auto"/>
        <w:bottom w:val="none" w:sz="0" w:space="0" w:color="auto"/>
        <w:right w:val="none" w:sz="0" w:space="0" w:color="auto"/>
      </w:divBdr>
    </w:div>
    <w:div w:id="355353154">
      <w:bodyDiv w:val="1"/>
      <w:marLeft w:val="0"/>
      <w:marRight w:val="0"/>
      <w:marTop w:val="0"/>
      <w:marBottom w:val="0"/>
      <w:divBdr>
        <w:top w:val="none" w:sz="0" w:space="0" w:color="auto"/>
        <w:left w:val="none" w:sz="0" w:space="0" w:color="auto"/>
        <w:bottom w:val="none" w:sz="0" w:space="0" w:color="auto"/>
        <w:right w:val="none" w:sz="0" w:space="0" w:color="auto"/>
      </w:divBdr>
    </w:div>
    <w:div w:id="397555086">
      <w:bodyDiv w:val="1"/>
      <w:marLeft w:val="0"/>
      <w:marRight w:val="0"/>
      <w:marTop w:val="0"/>
      <w:marBottom w:val="0"/>
      <w:divBdr>
        <w:top w:val="none" w:sz="0" w:space="0" w:color="auto"/>
        <w:left w:val="none" w:sz="0" w:space="0" w:color="auto"/>
        <w:bottom w:val="none" w:sz="0" w:space="0" w:color="auto"/>
        <w:right w:val="none" w:sz="0" w:space="0" w:color="auto"/>
      </w:divBdr>
    </w:div>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548998685">
      <w:bodyDiv w:val="1"/>
      <w:marLeft w:val="0"/>
      <w:marRight w:val="0"/>
      <w:marTop w:val="0"/>
      <w:marBottom w:val="0"/>
      <w:divBdr>
        <w:top w:val="none" w:sz="0" w:space="0" w:color="auto"/>
        <w:left w:val="none" w:sz="0" w:space="0" w:color="auto"/>
        <w:bottom w:val="none" w:sz="0" w:space="0" w:color="auto"/>
        <w:right w:val="none" w:sz="0" w:space="0" w:color="auto"/>
      </w:divBdr>
    </w:div>
    <w:div w:id="567419741">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038628013">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629235746">
      <w:bodyDiv w:val="1"/>
      <w:marLeft w:val="0"/>
      <w:marRight w:val="0"/>
      <w:marTop w:val="0"/>
      <w:marBottom w:val="0"/>
      <w:divBdr>
        <w:top w:val="none" w:sz="0" w:space="0" w:color="auto"/>
        <w:left w:val="none" w:sz="0" w:space="0" w:color="auto"/>
        <w:bottom w:val="none" w:sz="0" w:space="0" w:color="auto"/>
        <w:right w:val="none" w:sz="0" w:space="0" w:color="auto"/>
      </w:divBdr>
    </w:div>
    <w:div w:id="165911024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28826142">
      <w:bodyDiv w:val="1"/>
      <w:marLeft w:val="0"/>
      <w:marRight w:val="0"/>
      <w:marTop w:val="0"/>
      <w:marBottom w:val="0"/>
      <w:divBdr>
        <w:top w:val="none" w:sz="0" w:space="0" w:color="auto"/>
        <w:left w:val="none" w:sz="0" w:space="0" w:color="auto"/>
        <w:bottom w:val="none" w:sz="0" w:space="0" w:color="auto"/>
        <w:right w:val="none" w:sz="0" w:space="0" w:color="auto"/>
      </w:divBdr>
    </w:div>
    <w:div w:id="2042854416">
      <w:bodyDiv w:val="1"/>
      <w:marLeft w:val="0"/>
      <w:marRight w:val="0"/>
      <w:marTop w:val="0"/>
      <w:marBottom w:val="0"/>
      <w:divBdr>
        <w:top w:val="none" w:sz="0" w:space="0" w:color="auto"/>
        <w:left w:val="none" w:sz="0" w:space="0" w:color="auto"/>
        <w:bottom w:val="none" w:sz="0" w:space="0" w:color="auto"/>
        <w:right w:val="none" w:sz="0" w:space="0" w:color="auto"/>
      </w:divBdr>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7AB4-51C1-48CC-8288-D0C660ED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CCC</cp:lastModifiedBy>
  <cp:revision>2</cp:revision>
  <cp:lastPrinted>2017-11-17T01:46:00Z</cp:lastPrinted>
  <dcterms:created xsi:type="dcterms:W3CDTF">2019-08-15T20:56:00Z</dcterms:created>
  <dcterms:modified xsi:type="dcterms:W3CDTF">2019-08-15T20:56:00Z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